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44ADD" w14:textId="1954328B" w:rsidR="00FD4E6E" w:rsidRDefault="00FD4E6E" w:rsidP="00FD4E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2B2F06">
        <w:rPr>
          <w:b/>
          <w:noProof/>
          <w:sz w:val="24"/>
        </w:rPr>
        <w:t>438</w:t>
      </w:r>
    </w:p>
    <w:p w14:paraId="4F35101D" w14:textId="52D8E570" w:rsidR="00C23E7D" w:rsidRPr="00BD574C" w:rsidRDefault="00FD4E6E" w:rsidP="00FD4E6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sz w:val="24"/>
        </w:rPr>
        <w:t>Athens, GR; 26</w:t>
      </w:r>
      <w:r>
        <w:rPr>
          <w:sz w:val="24"/>
          <w:vertAlign w:val="superscript"/>
        </w:rPr>
        <w:t xml:space="preserve">th </w:t>
      </w:r>
      <w:r>
        <w:rPr>
          <w:sz w:val="24"/>
        </w:rPr>
        <w:t>February - 1</w:t>
      </w:r>
      <w:r w:rsidRPr="0039607F">
        <w:rPr>
          <w:rFonts w:ascii="Arial Bold" w:hAnsi="Arial Bold"/>
          <w:sz w:val="24"/>
          <w:vertAlign w:val="superscript"/>
        </w:rPr>
        <w:t>st</w:t>
      </w:r>
      <w:r>
        <w:rPr>
          <w:sz w:val="24"/>
        </w:rPr>
        <w:t xml:space="preserve"> March 2024</w:t>
      </w: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42CA0272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0" w:name="OLE_LINK57"/>
      <w:bookmarkStart w:id="1" w:name="OLE_LINK58"/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LS </w:t>
      </w:r>
      <w:r w:rsidR="005168D1">
        <w:rPr>
          <w:rFonts w:ascii="Arial" w:hAnsi="Arial" w:cs="Arial"/>
          <w:b/>
          <w:bCs/>
          <w:sz w:val="22"/>
          <w:szCs w:val="22"/>
        </w:rPr>
        <w:t>Reply on</w:t>
      </w:r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 </w:t>
      </w:r>
      <w:r w:rsidR="005168D1" w:rsidRPr="005168D1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8D42E0" w:rsidRPr="008D42E0">
        <w:rPr>
          <w:rFonts w:ascii="Arial" w:hAnsi="Arial" w:cs="Arial"/>
          <w:b/>
          <w:bCs/>
          <w:sz w:val="22"/>
          <w:szCs w:val="22"/>
        </w:rPr>
        <w:t>in-path and in-query parameters</w:t>
      </w:r>
    </w:p>
    <w:p w14:paraId="47320FBB" w14:textId="652AD4C5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A510F8" w:rsidRPr="00A510F8">
        <w:rPr>
          <w:rFonts w:ascii="Arial" w:hAnsi="Arial" w:cs="Arial"/>
          <w:b/>
          <w:bCs/>
          <w:sz w:val="22"/>
          <w:szCs w:val="22"/>
        </w:rPr>
        <w:t>5GMRR Doc 46_07</w:t>
      </w:r>
      <w:r w:rsidR="00A510F8">
        <w:rPr>
          <w:rFonts w:ascii="Arial" w:hAnsi="Arial" w:cs="Arial"/>
          <w:b/>
          <w:bCs/>
          <w:sz w:val="22"/>
          <w:szCs w:val="22"/>
        </w:rPr>
        <w:t xml:space="preserve"> </w:t>
      </w:r>
      <w:r w:rsidR="00A510F8" w:rsidRPr="00A510F8">
        <w:rPr>
          <w:rFonts w:ascii="Arial" w:hAnsi="Arial" w:cs="Arial"/>
          <w:b/>
          <w:bCs/>
          <w:sz w:val="22"/>
          <w:szCs w:val="22"/>
        </w:rPr>
        <w:t>/</w:t>
      </w:r>
      <w:r w:rsidR="00A510F8">
        <w:rPr>
          <w:rFonts w:ascii="Arial" w:hAnsi="Arial" w:cs="Arial"/>
          <w:b/>
          <w:bCs/>
          <w:sz w:val="22"/>
          <w:szCs w:val="22"/>
        </w:rPr>
        <w:t xml:space="preserve"> </w:t>
      </w:r>
      <w:r w:rsidR="00221072" w:rsidRPr="00221072">
        <w:rPr>
          <w:rFonts w:ascii="Arial" w:hAnsi="Arial" w:cs="Arial"/>
          <w:b/>
          <w:bCs/>
          <w:sz w:val="22"/>
          <w:szCs w:val="22"/>
        </w:rPr>
        <w:t>C4-240262</w:t>
      </w:r>
    </w:p>
    <w:p w14:paraId="66924608" w14:textId="5EB28A3A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DA7E6E" w:rsidRPr="00BD574C">
        <w:rPr>
          <w:rFonts w:ascii="Arial" w:hAnsi="Arial" w:cs="Arial"/>
          <w:b/>
          <w:bCs/>
          <w:sz w:val="22"/>
          <w:szCs w:val="22"/>
        </w:rPr>
        <w:t>Rel-1</w:t>
      </w:r>
      <w:r w:rsidR="00F20AF3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4959D97" w14:textId="5D3C9063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494E6B">
        <w:rPr>
          <w:rFonts w:ascii="Arial" w:hAnsi="Arial" w:cs="Arial"/>
          <w:b/>
          <w:bCs/>
          <w:sz w:val="22"/>
          <w:szCs w:val="22"/>
        </w:rPr>
        <w:t>TEI1</w:t>
      </w:r>
      <w:r w:rsidR="00E56E25">
        <w:rPr>
          <w:rFonts w:ascii="Arial" w:hAnsi="Arial" w:cs="Arial"/>
          <w:b/>
          <w:bCs/>
          <w:sz w:val="22"/>
          <w:szCs w:val="22"/>
        </w:rPr>
        <w:t>8</w:t>
      </w:r>
    </w:p>
    <w:p w14:paraId="610F1464" w14:textId="77777777" w:rsidR="00245857" w:rsidRPr="00BD574C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5350717A" w:rsidR="00B97703" w:rsidRPr="00BD57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BD574C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BD574C">
        <w:rPr>
          <w:rFonts w:ascii="Arial" w:hAnsi="Arial" w:cs="Arial"/>
          <w:b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sz w:val="22"/>
          <w:szCs w:val="22"/>
          <w:lang w:val="fr-FR"/>
        </w:rPr>
        <w:t>CT4</w:t>
      </w:r>
    </w:p>
    <w:p w14:paraId="2208879F" w14:textId="286735FF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BD574C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12FCB" w:rsidRPr="00112FCB">
        <w:rPr>
          <w:rFonts w:ascii="Arial" w:hAnsi="Arial" w:cs="Arial"/>
          <w:b/>
          <w:bCs/>
          <w:sz w:val="22"/>
          <w:szCs w:val="22"/>
          <w:lang w:val="fr-FR"/>
        </w:rPr>
        <w:t>5GMRR</w:t>
      </w:r>
    </w:p>
    <w:p w14:paraId="3C47904A" w14:textId="03193DCB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BD574C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C5024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bookmarkEnd w:id="5"/>
    <w:bookmarkEnd w:id="6"/>
    <w:p w14:paraId="20774332" w14:textId="77777777" w:rsidR="00B97703" w:rsidRPr="00BD574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7537DE4C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Contact person: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</w:rPr>
        <w:t>Jones Lu</w:t>
      </w:r>
    </w:p>
    <w:p w14:paraId="7C599984" w14:textId="2F78FFB1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0870CC" w:rsidRPr="00BD574C">
        <w:rPr>
          <w:rFonts w:ascii="Arial" w:hAnsi="Arial" w:cs="Arial"/>
          <w:b/>
          <w:bCs/>
          <w:sz w:val="22"/>
          <w:szCs w:val="22"/>
        </w:rPr>
        <w:t>J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ones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L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u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(at) e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ricsson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com</w:t>
      </w:r>
    </w:p>
    <w:p w14:paraId="14635DE8" w14:textId="1759BEEB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BD574C">
        <w:rPr>
          <w:rFonts w:ascii="Arial" w:hAnsi="Arial" w:cs="Arial"/>
          <w:b/>
          <w:sz w:val="22"/>
          <w:szCs w:val="22"/>
        </w:rPr>
        <w:t>reply</w:t>
      </w:r>
      <w:proofErr w:type="gramEnd"/>
      <w:r w:rsidRPr="00BD574C">
        <w:rPr>
          <w:rFonts w:ascii="Arial" w:hAnsi="Arial" w:cs="Arial"/>
          <w:b/>
          <w:sz w:val="22"/>
          <w:szCs w:val="22"/>
        </w:rPr>
        <w:t xml:space="preserve">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62591FD1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  <w:r w:rsidR="00D62F2E" w:rsidRPr="00D62F2E">
        <w:rPr>
          <w:rFonts w:ascii="Arial" w:hAnsi="Arial" w:cs="Arial"/>
          <w:b/>
        </w:rPr>
        <w:t>CR</w:t>
      </w:r>
      <w:r w:rsidR="00896EB3">
        <w:rPr>
          <w:rFonts w:ascii="Arial" w:hAnsi="Arial" w:cs="Arial"/>
          <w:b/>
        </w:rPr>
        <w:t>0180</w:t>
      </w:r>
      <w:r w:rsidR="00563930">
        <w:rPr>
          <w:rFonts w:ascii="Arial" w:hAnsi="Arial" w:cs="Arial"/>
          <w:b/>
        </w:rPr>
        <w:t xml:space="preserve"> </w:t>
      </w:r>
      <w:r w:rsidR="00D62F2E" w:rsidRPr="00D62F2E">
        <w:rPr>
          <w:rFonts w:ascii="Arial" w:hAnsi="Arial" w:cs="Arial"/>
          <w:b/>
        </w:rPr>
        <w:t>of TS 29</w:t>
      </w:r>
      <w:r w:rsidR="005564E5">
        <w:rPr>
          <w:rFonts w:ascii="Arial" w:hAnsi="Arial" w:cs="Arial"/>
          <w:b/>
        </w:rPr>
        <w:t>.</w:t>
      </w:r>
      <w:r w:rsidR="00563930">
        <w:rPr>
          <w:rFonts w:ascii="Arial" w:hAnsi="Arial" w:cs="Arial"/>
          <w:b/>
        </w:rPr>
        <w:t>573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33817EE3" w14:textId="03E9CF08" w:rsidR="000870CC" w:rsidRDefault="00C23E7D" w:rsidP="00F64DDD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2D78393F" w14:textId="24FEB5A7" w:rsidR="002F3C55" w:rsidRDefault="00E43475" w:rsidP="00A30381">
      <w:pPr>
        <w:spacing w:after="120"/>
        <w:rPr>
          <w:rFonts w:ascii="Arial" w:hAnsi="Arial" w:cs="Arial"/>
          <w:bCs/>
        </w:rPr>
      </w:pPr>
      <w:r w:rsidRPr="004A64F8">
        <w:rPr>
          <w:rFonts w:ascii="Arial" w:hAnsi="Arial" w:cs="Arial"/>
          <w:bCs/>
        </w:rPr>
        <w:t xml:space="preserve">CT4 thanks to the </w:t>
      </w:r>
      <w:r w:rsidR="00F926A7">
        <w:rPr>
          <w:rFonts w:ascii="Arial" w:hAnsi="Arial" w:cs="Arial"/>
          <w:bCs/>
        </w:rPr>
        <w:t xml:space="preserve">5GMRR </w:t>
      </w:r>
      <w:r w:rsidRPr="004A64F8">
        <w:rPr>
          <w:rFonts w:ascii="Arial" w:hAnsi="Arial" w:cs="Arial"/>
          <w:bCs/>
        </w:rPr>
        <w:t xml:space="preserve">LS on </w:t>
      </w:r>
      <w:r w:rsidR="00F926A7" w:rsidRPr="00F926A7">
        <w:rPr>
          <w:rFonts w:ascii="Arial" w:hAnsi="Arial" w:cs="Arial"/>
          <w:bCs/>
        </w:rPr>
        <w:t>in-path and in-query parameters</w:t>
      </w:r>
      <w:r w:rsidR="004F5A58">
        <w:rPr>
          <w:rFonts w:ascii="Arial" w:hAnsi="Arial" w:cs="Arial"/>
          <w:bCs/>
        </w:rPr>
        <w:t xml:space="preserve">. </w:t>
      </w:r>
    </w:p>
    <w:p w14:paraId="47784D55" w14:textId="72EA9632" w:rsidR="00955AE7" w:rsidRDefault="004F5A58" w:rsidP="00955AE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the </w:t>
      </w:r>
      <w:r w:rsidR="00A94D88">
        <w:rPr>
          <w:rFonts w:ascii="Arial" w:hAnsi="Arial" w:cs="Arial"/>
          <w:bCs/>
        </w:rPr>
        <w:t xml:space="preserve">5GMRR </w:t>
      </w:r>
      <w:r>
        <w:rPr>
          <w:rFonts w:ascii="Arial" w:hAnsi="Arial" w:cs="Arial"/>
          <w:bCs/>
        </w:rPr>
        <w:t>question</w:t>
      </w:r>
      <w:r w:rsidR="002F3C55">
        <w:rPr>
          <w:rFonts w:ascii="Arial" w:hAnsi="Arial" w:cs="Arial"/>
          <w:bCs/>
        </w:rPr>
        <w:t>s, CT4 provide</w:t>
      </w:r>
      <w:r w:rsidR="00EE3039">
        <w:rPr>
          <w:rFonts w:ascii="Arial" w:hAnsi="Arial" w:cs="Arial"/>
          <w:bCs/>
        </w:rPr>
        <w:t>d</w:t>
      </w:r>
      <w:r w:rsidR="002F3C55">
        <w:rPr>
          <w:rFonts w:ascii="Arial" w:hAnsi="Arial" w:cs="Arial"/>
          <w:bCs/>
        </w:rPr>
        <w:t xml:space="preserve"> the following answers:</w:t>
      </w:r>
    </w:p>
    <w:p w14:paraId="1F43A9C6" w14:textId="1B361FC4" w:rsidR="008A63F7" w:rsidRDefault="00955AE7" w:rsidP="008A63F7">
      <w:pPr>
        <w:rPr>
          <w:rFonts w:eastAsia="Arial" w:cs="Arial"/>
        </w:rPr>
      </w:pPr>
      <w:r w:rsidRPr="0060114F">
        <w:rPr>
          <w:rFonts w:ascii="Arial" w:hAnsi="Arial" w:cs="Arial"/>
          <w:b/>
          <w:color w:val="FF0000"/>
        </w:rPr>
        <w:t>[</w:t>
      </w:r>
      <w:r w:rsidR="00676288" w:rsidRPr="0060114F">
        <w:rPr>
          <w:rFonts w:ascii="Arial" w:hAnsi="Arial" w:cs="Arial"/>
          <w:b/>
          <w:color w:val="FF0000"/>
        </w:rPr>
        <w:t>Q1</w:t>
      </w:r>
      <w:r w:rsidRPr="0060114F">
        <w:rPr>
          <w:rFonts w:ascii="Arial" w:hAnsi="Arial" w:cs="Arial"/>
          <w:b/>
          <w:color w:val="FF0000"/>
        </w:rPr>
        <w:t>]</w:t>
      </w:r>
      <w:r>
        <w:rPr>
          <w:rFonts w:ascii="Arial" w:hAnsi="Arial" w:cs="Arial"/>
          <w:bCs/>
        </w:rPr>
        <w:t xml:space="preserve"> </w:t>
      </w:r>
      <w:r w:rsidR="008A63F7">
        <w:rPr>
          <w:rFonts w:eastAsia="Arial" w:cs="Arial"/>
        </w:rPr>
        <w:t>With respect to reformatting (clauses 5.3.2.3 and 6.2.5), the exact handling of in-query parameter names and values remains unclear. Are they included in the "</w:t>
      </w:r>
      <w:proofErr w:type="spellStart"/>
      <w:r w:rsidR="008A63F7">
        <w:rPr>
          <w:rFonts w:eastAsia="Arial" w:cs="Arial"/>
        </w:rPr>
        <w:t>RequestLine</w:t>
      </w:r>
      <w:proofErr w:type="spellEnd"/>
      <w:r w:rsidR="008A63F7">
        <w:rPr>
          <w:rFonts w:eastAsia="Arial" w:cs="Arial"/>
        </w:rPr>
        <w:t>" (e.g. appended to the "path" component or placed into the "</w:t>
      </w:r>
      <w:proofErr w:type="spellStart"/>
      <w:r w:rsidR="008A63F7">
        <w:rPr>
          <w:rFonts w:eastAsia="Arial" w:cs="Arial"/>
        </w:rPr>
        <w:t>queryFragment</w:t>
      </w:r>
      <w:proofErr w:type="spellEnd"/>
      <w:r w:rsidR="008A63F7">
        <w:rPr>
          <w:rFonts w:eastAsia="Arial" w:cs="Arial"/>
        </w:rPr>
        <w:t>" component), or processed in a different way? (This question partly arises due to the difference between “query” and “fragment” part of a URI according to sections 3.4 and 3.5 of RFC 3986).</w:t>
      </w:r>
    </w:p>
    <w:p w14:paraId="5AE5149D" w14:textId="7608A0D5" w:rsidR="001402FF" w:rsidRPr="005444E5" w:rsidRDefault="001402FF" w:rsidP="001402F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t>[</w:t>
      </w:r>
      <w:r>
        <w:rPr>
          <w:rFonts w:ascii="Arial" w:hAnsi="Arial" w:cs="Arial"/>
          <w:b/>
          <w:color w:val="FF0000"/>
        </w:rPr>
        <w:t>A1</w:t>
      </w:r>
      <w:r w:rsidRPr="0060114F">
        <w:rPr>
          <w:rFonts w:ascii="Arial" w:hAnsi="Arial" w:cs="Arial"/>
          <w:b/>
          <w:color w:val="FF0000"/>
        </w:rPr>
        <w:t>]</w:t>
      </w:r>
      <w:r>
        <w:rPr>
          <w:rFonts w:ascii="Arial" w:hAnsi="Arial" w:cs="Arial"/>
          <w:b/>
          <w:bCs/>
          <w:noProof/>
          <w:lang w:eastAsia="ko-KR"/>
        </w:rPr>
        <w:t xml:space="preserve"> </w:t>
      </w:r>
      <w:r w:rsidR="00A474F9" w:rsidRPr="005444E5">
        <w:rPr>
          <w:rFonts w:ascii="Arial" w:hAnsi="Arial" w:cs="Arial"/>
          <w:noProof/>
          <w:lang w:eastAsia="ko-KR"/>
        </w:rPr>
        <w:t xml:space="preserve">CT4 has agreed </w:t>
      </w:r>
      <w:r w:rsidR="00144ED1">
        <w:rPr>
          <w:rFonts w:ascii="Arial" w:hAnsi="Arial" w:cs="Arial"/>
          <w:noProof/>
          <w:lang w:eastAsia="ko-KR"/>
        </w:rPr>
        <w:t xml:space="preserve">the </w:t>
      </w:r>
      <w:r w:rsidR="00A474F9" w:rsidRPr="005444E5">
        <w:rPr>
          <w:rFonts w:ascii="Arial" w:hAnsi="Arial" w:cs="Arial"/>
          <w:noProof/>
          <w:lang w:eastAsia="ko-KR"/>
        </w:rPr>
        <w:t>attached CR</w:t>
      </w:r>
      <w:r w:rsidR="00810CE0">
        <w:rPr>
          <w:rFonts w:ascii="Arial" w:hAnsi="Arial" w:cs="Arial"/>
          <w:noProof/>
          <w:lang w:eastAsia="ko-KR"/>
        </w:rPr>
        <w:t xml:space="preserve"> which specified on the handling of </w:t>
      </w:r>
      <w:r w:rsidR="00810CE0" w:rsidRPr="00810CE0">
        <w:rPr>
          <w:rFonts w:ascii="Arial" w:hAnsi="Arial" w:cs="Arial"/>
          <w:noProof/>
          <w:lang w:eastAsia="ko-KR"/>
        </w:rPr>
        <w:t xml:space="preserve">in-query parameter names and values </w:t>
      </w:r>
      <w:r w:rsidR="00E66A76">
        <w:rPr>
          <w:rFonts w:ascii="Arial" w:hAnsi="Arial" w:cs="Arial"/>
          <w:noProof/>
          <w:lang w:eastAsia="ko-KR"/>
        </w:rPr>
        <w:t>which may include sensitive information.</w:t>
      </w:r>
      <w:r w:rsidR="003738E4">
        <w:rPr>
          <w:rFonts w:ascii="Arial" w:hAnsi="Arial" w:cs="Arial"/>
          <w:noProof/>
          <w:lang w:eastAsia="ko-KR"/>
        </w:rPr>
        <w:t xml:space="preserve"> </w:t>
      </w:r>
    </w:p>
    <w:p w14:paraId="16050D8A" w14:textId="77777777" w:rsidR="001402FF" w:rsidRDefault="001402FF" w:rsidP="008A63F7">
      <w:pPr>
        <w:rPr>
          <w:rFonts w:eastAsia="Arial" w:cs="Arial"/>
        </w:rPr>
      </w:pPr>
    </w:p>
    <w:p w14:paraId="01D4D126" w14:textId="377FAA6C" w:rsidR="008A63F7" w:rsidRDefault="005142CB" w:rsidP="008A63F7">
      <w:pPr>
        <w:rPr>
          <w:rFonts w:ascii="Courier New" w:eastAsia="Courier New" w:hAnsi="Courier New" w:cs="Courier New"/>
          <w:b/>
          <w:bCs/>
          <w:sz w:val="18"/>
          <w:szCs w:val="18"/>
        </w:rPr>
      </w:pPr>
      <w:r w:rsidRPr="0060114F">
        <w:rPr>
          <w:rFonts w:ascii="Arial" w:hAnsi="Arial" w:cs="Arial"/>
          <w:b/>
          <w:color w:val="FF0000"/>
        </w:rPr>
        <w:t>[Q2]</w:t>
      </w:r>
      <w:r w:rsidR="008A63F7">
        <w:rPr>
          <w:rFonts w:eastAsia="Arial" w:cs="Arial"/>
        </w:rPr>
        <w:t xml:space="preserve"> While some 5G APIs encode parameter values inside the path component of the “</w:t>
      </w:r>
      <w:proofErr w:type="spellStart"/>
      <w:r w:rsidR="008A63F7">
        <w:rPr>
          <w:rFonts w:eastAsia="Arial" w:cs="Arial"/>
        </w:rPr>
        <w:t>RequestLine</w:t>
      </w:r>
      <w:proofErr w:type="spellEnd"/>
      <w:r w:rsidR="008A63F7">
        <w:rPr>
          <w:rFonts w:eastAsia="Arial" w:cs="Arial"/>
        </w:rPr>
        <w:t xml:space="preserve">” field, others encode parameter names and values “in-query”, i.e. after the URI path. For example, while Annex A.3 of TS 29.503 specifies in-path parameter values in the </w:t>
      </w:r>
      <w:proofErr w:type="gramStart"/>
      <w:r w:rsidR="008A63F7">
        <w:rPr>
          <w:rFonts w:eastAsia="Arial" w:cs="Arial"/>
        </w:rPr>
        <w:t>URI</w:t>
      </w:r>
      <w:proofErr w:type="gramEnd"/>
      <w:r w:rsidR="008A63F7">
        <w:rPr>
          <w:rFonts w:eastAsia="Arial" w:cs="Arial"/>
        </w:rPr>
        <w:t xml:space="preserve"> </w:t>
      </w:r>
    </w:p>
    <w:p w14:paraId="5C684577" w14:textId="77777777" w:rsidR="008A63F7" w:rsidRDefault="008A63F7" w:rsidP="008A63F7">
      <w:pPr>
        <w:jc w:val="center"/>
        <w:rPr>
          <w:rFonts w:ascii="Courier New" w:eastAsia="Courier New" w:hAnsi="Courier New" w:cs="Courier New"/>
          <w:b/>
          <w:bCs/>
          <w:sz w:val="18"/>
          <w:szCs w:val="18"/>
        </w:rPr>
      </w:pPr>
      <w:r>
        <w:rPr>
          <w:rFonts w:ascii="Courier New" w:eastAsia="Courier New" w:hAnsi="Courier New" w:cs="Courier New"/>
          <w:b/>
          <w:bCs/>
          <w:sz w:val="18"/>
          <w:szCs w:val="18"/>
        </w:rPr>
        <w:t>{apiRoot}/nudm-uecm/v1/{ueId}/registrations/smf-registrations/{pduSessionId},</w:t>
      </w:r>
    </w:p>
    <w:p w14:paraId="273DDBF2" w14:textId="77777777" w:rsidR="008A63F7" w:rsidRDefault="008A63F7" w:rsidP="008A63F7">
      <w:pPr>
        <w:rPr>
          <w:rFonts w:asciiTheme="minorHAnsi" w:eastAsia="Arial" w:hAnsiTheme="minorHAnsi" w:cs="Arial"/>
          <w:sz w:val="22"/>
          <w:szCs w:val="22"/>
        </w:rPr>
      </w:pPr>
      <w:r>
        <w:rPr>
          <w:rFonts w:eastAsia="Arial" w:cs="Arial"/>
        </w:rPr>
        <w:t xml:space="preserve">Annex A.2 of TS 29.510 (also see clause 5.3.2.2.5) defines multiple query parameters for the GET method on URI </w:t>
      </w:r>
      <w:r>
        <w:rPr>
          <w:rFonts w:ascii="Courier New" w:eastAsia="Courier New" w:hAnsi="Courier New" w:cs="Courier New"/>
          <w:b/>
          <w:bCs/>
          <w:sz w:val="18"/>
          <w:szCs w:val="18"/>
        </w:rPr>
        <w:t>{</w:t>
      </w:r>
      <w:proofErr w:type="spellStart"/>
      <w:r>
        <w:rPr>
          <w:rFonts w:ascii="Courier New" w:eastAsia="Courier New" w:hAnsi="Courier New" w:cs="Courier New"/>
          <w:b/>
          <w:bCs/>
          <w:sz w:val="18"/>
          <w:szCs w:val="18"/>
        </w:rPr>
        <w:t>apiRoot</w:t>
      </w:r>
      <w:proofErr w:type="spellEnd"/>
      <w:r>
        <w:rPr>
          <w:rFonts w:ascii="Courier New" w:eastAsia="Courier New" w:hAnsi="Courier New" w:cs="Courier New"/>
          <w:b/>
          <w:bCs/>
          <w:sz w:val="18"/>
          <w:szCs w:val="18"/>
        </w:rPr>
        <w:t>}/</w:t>
      </w:r>
      <w:proofErr w:type="spellStart"/>
      <w:r>
        <w:rPr>
          <w:rFonts w:ascii="Courier New" w:eastAsia="Courier New" w:hAnsi="Courier New" w:cs="Courier New"/>
          <w:b/>
          <w:bCs/>
          <w:sz w:val="18"/>
          <w:szCs w:val="18"/>
        </w:rPr>
        <w:t>nnrf</w:t>
      </w:r>
      <w:proofErr w:type="spellEnd"/>
      <w:r>
        <w:rPr>
          <w:rFonts w:ascii="Courier New" w:eastAsia="Courier New" w:hAnsi="Courier New" w:cs="Courier New"/>
          <w:b/>
          <w:bCs/>
          <w:sz w:val="18"/>
          <w:szCs w:val="18"/>
        </w:rPr>
        <w:t>-disc/v1/</w:t>
      </w:r>
      <w:proofErr w:type="spellStart"/>
      <w:r>
        <w:rPr>
          <w:rFonts w:ascii="Courier New" w:eastAsia="Courier New" w:hAnsi="Courier New" w:cs="Courier New"/>
          <w:b/>
          <w:bCs/>
          <w:sz w:val="18"/>
          <w:szCs w:val="18"/>
        </w:rPr>
        <w:t>nf</w:t>
      </w:r>
      <w:proofErr w:type="spellEnd"/>
      <w:r>
        <w:rPr>
          <w:rFonts w:ascii="Courier New" w:eastAsia="Courier New" w:hAnsi="Courier New" w:cs="Courier New"/>
          <w:b/>
          <w:bCs/>
          <w:sz w:val="18"/>
          <w:szCs w:val="18"/>
        </w:rPr>
        <w:t>-instances.</w:t>
      </w:r>
      <w:r>
        <w:rPr>
          <w:rFonts w:eastAsia="Arial" w:cs="Arial"/>
        </w:rPr>
        <w:t xml:space="preserve"> One of these parameters is the SUPI. </w:t>
      </w:r>
    </w:p>
    <w:p w14:paraId="0B2BAB1C" w14:textId="77777777" w:rsidR="008A63F7" w:rsidRDefault="008A63F7" w:rsidP="008A63F7">
      <w:pPr>
        <w:rPr>
          <w:rFonts w:eastAsia="Arial" w:cs="Arial"/>
        </w:rPr>
      </w:pPr>
      <w:r>
        <w:rPr>
          <w:rFonts w:eastAsia="Arial" w:cs="Arial"/>
        </w:rPr>
        <w:t>In the above examples, the UEID and the SUPI are potentially sensitive according to Table 6.1.5.3.5-1 in TS 29.573. However, it appears that a “</w:t>
      </w:r>
      <w:proofErr w:type="spellStart"/>
      <w:r>
        <w:rPr>
          <w:rFonts w:eastAsia="Arial" w:cs="Arial"/>
        </w:rPr>
        <w:t>DataTypeEncPolicy</w:t>
      </w:r>
      <w:proofErr w:type="spellEnd"/>
      <w:r>
        <w:rPr>
          <w:rFonts w:eastAsia="Arial" w:cs="Arial"/>
        </w:rPr>
        <w:t>” policy that includes “UEID” as one of the sensitive data types would have no effect on the copy of the UEID or SUPI included in the “</w:t>
      </w:r>
      <w:proofErr w:type="spellStart"/>
      <w:r>
        <w:rPr>
          <w:rFonts w:eastAsia="Arial" w:cs="Arial"/>
        </w:rPr>
        <w:t>RequestLine</w:t>
      </w:r>
      <w:proofErr w:type="spellEnd"/>
      <w:r>
        <w:rPr>
          <w:rFonts w:eastAsia="Arial" w:cs="Arial"/>
        </w:rPr>
        <w:t>” because there appears to be no provision for encrypting the “</w:t>
      </w:r>
      <w:proofErr w:type="spellStart"/>
      <w:r>
        <w:rPr>
          <w:rFonts w:eastAsia="Arial" w:cs="Arial"/>
        </w:rPr>
        <w:t>RequestLine</w:t>
      </w:r>
      <w:proofErr w:type="spellEnd"/>
      <w:r>
        <w:rPr>
          <w:rFonts w:eastAsia="Arial" w:cs="Arial"/>
        </w:rPr>
        <w:t xml:space="preserve">” either entirely or any of its components. Is this observation correct? How to ensure that </w:t>
      </w:r>
      <w:r>
        <w:rPr>
          <w:rFonts w:eastAsia="Arial" w:cs="Arial"/>
          <w:i/>
          <w:iCs/>
        </w:rPr>
        <w:t xml:space="preserve">all </w:t>
      </w:r>
      <w:r>
        <w:rPr>
          <w:rFonts w:eastAsia="Arial" w:cs="Arial"/>
        </w:rPr>
        <w:t>copies of sensitive information elements, including those encoded in “</w:t>
      </w:r>
      <w:proofErr w:type="spellStart"/>
      <w:r>
        <w:rPr>
          <w:rFonts w:eastAsia="Arial" w:cs="Arial"/>
        </w:rPr>
        <w:t>RequestLine</w:t>
      </w:r>
      <w:proofErr w:type="spellEnd"/>
      <w:r>
        <w:rPr>
          <w:rFonts w:eastAsia="Arial" w:cs="Arial"/>
        </w:rPr>
        <w:t>”, are covered by a given “</w:t>
      </w:r>
      <w:proofErr w:type="spellStart"/>
      <w:r>
        <w:rPr>
          <w:rFonts w:eastAsia="Arial" w:cs="Arial"/>
        </w:rPr>
        <w:t>DataTypeEncPolicy</w:t>
      </w:r>
      <w:proofErr w:type="spellEnd"/>
      <w:r>
        <w:rPr>
          <w:rFonts w:eastAsia="Arial" w:cs="Arial"/>
        </w:rPr>
        <w:t>” policy?</w:t>
      </w:r>
    </w:p>
    <w:p w14:paraId="3EDC810D" w14:textId="794FEBAC" w:rsidR="000B5F3B" w:rsidRPr="005444E5" w:rsidRDefault="000B5F3B" w:rsidP="000B5F3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t>[</w:t>
      </w:r>
      <w:r>
        <w:rPr>
          <w:rFonts w:ascii="Arial" w:hAnsi="Arial" w:cs="Arial"/>
          <w:b/>
          <w:color w:val="FF0000"/>
        </w:rPr>
        <w:t>A2]</w:t>
      </w:r>
      <w:r>
        <w:rPr>
          <w:rFonts w:ascii="Arial" w:hAnsi="Arial" w:cs="Arial"/>
          <w:b/>
          <w:bCs/>
          <w:noProof/>
          <w:lang w:eastAsia="ko-KR"/>
        </w:rPr>
        <w:t xml:space="preserve"> </w:t>
      </w:r>
      <w:r w:rsidRPr="005444E5">
        <w:rPr>
          <w:rFonts w:ascii="Arial" w:hAnsi="Arial" w:cs="Arial"/>
          <w:noProof/>
          <w:lang w:eastAsia="ko-KR"/>
        </w:rPr>
        <w:t xml:space="preserve">CT4 </w:t>
      </w:r>
      <w:r w:rsidR="00DE725D">
        <w:rPr>
          <w:rFonts w:ascii="Arial" w:hAnsi="Arial" w:cs="Arial"/>
          <w:noProof/>
          <w:lang w:eastAsia="ko-KR"/>
        </w:rPr>
        <w:t>acknolwege</w:t>
      </w:r>
      <w:r w:rsidR="00BA1D0E">
        <w:rPr>
          <w:rFonts w:ascii="Arial" w:hAnsi="Arial" w:cs="Arial"/>
          <w:noProof/>
          <w:lang w:eastAsia="ko-KR"/>
        </w:rPr>
        <w:t>s</w:t>
      </w:r>
      <w:r w:rsidR="00DE725D">
        <w:rPr>
          <w:rFonts w:ascii="Arial" w:hAnsi="Arial" w:cs="Arial"/>
          <w:noProof/>
          <w:lang w:eastAsia="ko-KR"/>
        </w:rPr>
        <w:t xml:space="preserve"> that the above observation </w:t>
      </w:r>
      <w:r w:rsidR="002C68CE">
        <w:rPr>
          <w:rFonts w:ascii="Arial" w:hAnsi="Arial" w:cs="Arial"/>
          <w:noProof/>
          <w:lang w:eastAsia="ko-KR"/>
        </w:rPr>
        <w:t xml:space="preserve">is correct. CT4 </w:t>
      </w:r>
      <w:r w:rsidRPr="005444E5">
        <w:rPr>
          <w:rFonts w:ascii="Arial" w:hAnsi="Arial" w:cs="Arial"/>
          <w:noProof/>
          <w:lang w:eastAsia="ko-KR"/>
        </w:rPr>
        <w:t xml:space="preserve">has agreed </w:t>
      </w:r>
      <w:r w:rsidR="0050123F">
        <w:rPr>
          <w:rFonts w:ascii="Arial" w:hAnsi="Arial" w:cs="Arial"/>
          <w:noProof/>
          <w:lang w:eastAsia="ko-KR"/>
        </w:rPr>
        <w:t xml:space="preserve">the </w:t>
      </w:r>
      <w:r w:rsidRPr="005444E5">
        <w:rPr>
          <w:rFonts w:ascii="Arial" w:hAnsi="Arial" w:cs="Arial"/>
          <w:noProof/>
          <w:lang w:eastAsia="ko-KR"/>
        </w:rPr>
        <w:t>attached CR</w:t>
      </w:r>
      <w:r>
        <w:rPr>
          <w:rFonts w:ascii="Arial" w:hAnsi="Arial" w:cs="Arial"/>
          <w:noProof/>
          <w:lang w:eastAsia="ko-KR"/>
        </w:rPr>
        <w:t xml:space="preserve"> which specified on the handling of </w:t>
      </w:r>
      <w:r w:rsidR="003B1112">
        <w:rPr>
          <w:rFonts w:ascii="Arial" w:hAnsi="Arial" w:cs="Arial"/>
          <w:noProof/>
          <w:lang w:eastAsia="ko-KR"/>
        </w:rPr>
        <w:t xml:space="preserve">in-path and </w:t>
      </w:r>
      <w:r w:rsidRPr="00810CE0">
        <w:rPr>
          <w:rFonts w:ascii="Arial" w:hAnsi="Arial" w:cs="Arial"/>
          <w:noProof/>
          <w:lang w:eastAsia="ko-KR"/>
        </w:rPr>
        <w:t xml:space="preserve">in-query parameter names and values </w:t>
      </w:r>
      <w:r>
        <w:rPr>
          <w:rFonts w:ascii="Arial" w:hAnsi="Arial" w:cs="Arial"/>
          <w:noProof/>
          <w:lang w:eastAsia="ko-KR"/>
        </w:rPr>
        <w:t>which may include sensitive information.</w:t>
      </w:r>
    </w:p>
    <w:p w14:paraId="254FFCA2" w14:textId="77777777" w:rsidR="008A63F7" w:rsidRDefault="008A63F7" w:rsidP="008A63F7">
      <w:pPr>
        <w:rPr>
          <w:rFonts w:eastAsia="Arial" w:cs="Arial"/>
        </w:rPr>
      </w:pPr>
    </w:p>
    <w:p w14:paraId="089B93D1" w14:textId="7CB230F9" w:rsidR="008A63F7" w:rsidRDefault="004702DD" w:rsidP="008A63F7">
      <w:pPr>
        <w:rPr>
          <w:rFonts w:eastAsia="Arial" w:cs="Arial"/>
        </w:rPr>
      </w:pPr>
      <w:r w:rsidRPr="0060114F">
        <w:rPr>
          <w:rFonts w:ascii="Arial" w:hAnsi="Arial" w:cs="Arial"/>
          <w:b/>
          <w:color w:val="FF0000"/>
        </w:rPr>
        <w:t>[Q</w:t>
      </w:r>
      <w:r>
        <w:rPr>
          <w:rFonts w:ascii="Arial" w:hAnsi="Arial" w:cs="Arial"/>
          <w:b/>
          <w:color w:val="FF0000"/>
        </w:rPr>
        <w:t>3</w:t>
      </w:r>
      <w:r w:rsidRPr="0060114F">
        <w:rPr>
          <w:rFonts w:ascii="Arial" w:hAnsi="Arial" w:cs="Arial"/>
          <w:b/>
          <w:color w:val="FF0000"/>
        </w:rPr>
        <w:t>]</w:t>
      </w:r>
      <w:r w:rsidR="008A63F7">
        <w:rPr>
          <w:rFonts w:eastAsia="Arial" w:cs="Arial"/>
        </w:rPr>
        <w:t xml:space="preserve"> Similar as above, a given parameter value encoded as a path component may need to be modifiable by an intermediary, e.g. an IPX provider. How to indicate such a policy and what are the relevant PRINS processing rules? (Note that, while the "</w:t>
      </w:r>
      <w:proofErr w:type="spellStart"/>
      <w:r w:rsidR="008A63F7">
        <w:rPr>
          <w:rFonts w:eastAsia="Arial" w:cs="Arial"/>
        </w:rPr>
        <w:t>IeLocation</w:t>
      </w:r>
      <w:proofErr w:type="spellEnd"/>
      <w:r w:rsidR="008A63F7">
        <w:rPr>
          <w:rFonts w:eastAsia="Arial" w:cs="Arial"/>
        </w:rPr>
        <w:t>" structure, Table 6.1.5.3.6-1, contains a provision for “URI_PARAM”, it contains no provision for the "</w:t>
      </w:r>
      <w:proofErr w:type="spellStart"/>
      <w:r w:rsidR="008A63F7">
        <w:rPr>
          <w:rFonts w:eastAsia="Arial" w:cs="Arial"/>
        </w:rPr>
        <w:t>RequestLine</w:t>
      </w:r>
      <w:proofErr w:type="spellEnd"/>
      <w:r w:rsidR="008A63F7">
        <w:rPr>
          <w:rFonts w:eastAsia="Arial" w:cs="Arial"/>
        </w:rPr>
        <w:t>” path component.)</w:t>
      </w:r>
    </w:p>
    <w:p w14:paraId="1BC8BE40" w14:textId="226CAE5F" w:rsidR="00AD5784" w:rsidRPr="005444E5" w:rsidRDefault="00AD5784" w:rsidP="00AD5784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lastRenderedPageBreak/>
        <w:t>[</w:t>
      </w:r>
      <w:r>
        <w:rPr>
          <w:rFonts w:ascii="Arial" w:hAnsi="Arial" w:cs="Arial"/>
          <w:b/>
          <w:color w:val="FF0000"/>
        </w:rPr>
        <w:t>A</w:t>
      </w:r>
      <w:r w:rsidR="00A73344">
        <w:rPr>
          <w:rFonts w:ascii="Arial" w:hAnsi="Arial" w:cs="Arial"/>
          <w:b/>
          <w:color w:val="FF0000"/>
        </w:rPr>
        <w:t>3</w:t>
      </w:r>
      <w:r>
        <w:rPr>
          <w:rFonts w:ascii="Arial" w:hAnsi="Arial" w:cs="Arial"/>
          <w:b/>
          <w:color w:val="FF0000"/>
        </w:rPr>
        <w:t>]</w:t>
      </w:r>
      <w:r>
        <w:rPr>
          <w:rFonts w:ascii="Arial" w:hAnsi="Arial" w:cs="Arial"/>
          <w:b/>
          <w:bCs/>
          <w:noProof/>
          <w:lang w:eastAsia="ko-KR"/>
        </w:rPr>
        <w:t xml:space="preserve"> </w:t>
      </w:r>
      <w:r>
        <w:rPr>
          <w:rFonts w:ascii="Arial" w:hAnsi="Arial" w:cs="Arial"/>
          <w:noProof/>
          <w:lang w:eastAsia="ko-KR"/>
        </w:rPr>
        <w:t xml:space="preserve">CT4 </w:t>
      </w:r>
      <w:r w:rsidRPr="005444E5">
        <w:rPr>
          <w:rFonts w:ascii="Arial" w:hAnsi="Arial" w:cs="Arial"/>
          <w:noProof/>
          <w:lang w:eastAsia="ko-KR"/>
        </w:rPr>
        <w:t>has agreed</w:t>
      </w:r>
      <w:r w:rsidR="00123405">
        <w:rPr>
          <w:rFonts w:ascii="Arial" w:hAnsi="Arial" w:cs="Arial"/>
          <w:noProof/>
          <w:lang w:eastAsia="ko-KR"/>
        </w:rPr>
        <w:t xml:space="preserve"> the</w:t>
      </w:r>
      <w:r w:rsidRPr="005444E5">
        <w:rPr>
          <w:rFonts w:ascii="Arial" w:hAnsi="Arial" w:cs="Arial"/>
          <w:noProof/>
          <w:lang w:eastAsia="ko-KR"/>
        </w:rPr>
        <w:t xml:space="preserve"> attached CR</w:t>
      </w:r>
      <w:r>
        <w:rPr>
          <w:rFonts w:ascii="Arial" w:hAnsi="Arial" w:cs="Arial"/>
          <w:noProof/>
          <w:lang w:eastAsia="ko-KR"/>
        </w:rPr>
        <w:t xml:space="preserve"> which specified</w:t>
      </w:r>
      <w:r w:rsidR="0002240C">
        <w:rPr>
          <w:rFonts w:ascii="Arial" w:hAnsi="Arial" w:cs="Arial"/>
          <w:noProof/>
          <w:lang w:eastAsia="ko-KR"/>
        </w:rPr>
        <w:t xml:space="preserve"> the new IE location "URI_PATH", which can be used </w:t>
      </w:r>
      <w:r w:rsidR="00946EE6">
        <w:rPr>
          <w:rFonts w:ascii="Arial" w:hAnsi="Arial" w:cs="Arial"/>
          <w:noProof/>
          <w:lang w:eastAsia="ko-KR"/>
        </w:rPr>
        <w:t xml:space="preserve">for provisioning of </w:t>
      </w:r>
      <w:r w:rsidR="00C35FED">
        <w:rPr>
          <w:rFonts w:ascii="Arial" w:hAnsi="Arial" w:cs="Arial"/>
          <w:noProof/>
          <w:lang w:eastAsia="ko-KR"/>
        </w:rPr>
        <w:t xml:space="preserve">policies addressing </w:t>
      </w:r>
      <w:r w:rsidR="00EB7077">
        <w:rPr>
          <w:rFonts w:ascii="Arial" w:hAnsi="Arial" w:cs="Arial"/>
          <w:noProof/>
          <w:lang w:eastAsia="ko-KR"/>
        </w:rPr>
        <w:t xml:space="preserve">sensitive </w:t>
      </w:r>
      <w:r w:rsidR="00E96FA3">
        <w:rPr>
          <w:rFonts w:ascii="Arial" w:hAnsi="Arial" w:cs="Arial"/>
          <w:noProof/>
          <w:lang w:eastAsia="ko-KR"/>
        </w:rPr>
        <w:t>information in path component</w:t>
      </w:r>
      <w:r>
        <w:rPr>
          <w:rFonts w:ascii="Arial" w:hAnsi="Arial" w:cs="Arial"/>
          <w:noProof/>
          <w:lang w:eastAsia="ko-KR"/>
        </w:rPr>
        <w:t>.</w:t>
      </w:r>
    </w:p>
    <w:p w14:paraId="2A95FB00" w14:textId="77777777" w:rsidR="00E43475" w:rsidRPr="00BD574C" w:rsidRDefault="00E43475" w:rsidP="00C20574">
      <w:pPr>
        <w:spacing w:after="120"/>
        <w:rPr>
          <w:rFonts w:ascii="Arial" w:hAnsi="Arial" w:cs="Arial"/>
          <w:b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1E8D2F85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370290">
        <w:rPr>
          <w:rFonts w:ascii="Arial" w:hAnsi="Arial" w:cs="Arial"/>
          <w:b/>
        </w:rPr>
        <w:t>5GMRR</w:t>
      </w:r>
      <w:r w:rsidR="00600AB8">
        <w:rPr>
          <w:rFonts w:ascii="Arial" w:hAnsi="Arial" w:cs="Arial"/>
          <w:b/>
        </w:rPr>
        <w:t xml:space="preserve"> </w:t>
      </w:r>
      <w:r w:rsidR="00C20574" w:rsidRPr="00BD574C">
        <w:rPr>
          <w:rFonts w:ascii="Arial" w:hAnsi="Arial" w:cs="Arial"/>
          <w:b/>
        </w:rPr>
        <w:t>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6A478270" w:rsidR="00B97703" w:rsidRPr="00BD574C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B012D2">
        <w:rPr>
          <w:rFonts w:ascii="Arial" w:hAnsi="Arial" w:cs="Arial"/>
        </w:rPr>
        <w:t>5GMRR</w:t>
      </w:r>
      <w:r w:rsidR="00E73B85">
        <w:rPr>
          <w:rFonts w:ascii="Arial" w:hAnsi="Arial" w:cs="Arial"/>
        </w:rPr>
        <w:t xml:space="preserve"> </w:t>
      </w:r>
      <w:r w:rsidR="001125DD" w:rsidRPr="00BD574C">
        <w:rPr>
          <w:rFonts w:ascii="Arial" w:hAnsi="Arial" w:cs="Arial"/>
        </w:rPr>
        <w:t xml:space="preserve">to </w:t>
      </w:r>
      <w:r w:rsidR="005E4F6E">
        <w:rPr>
          <w:rFonts w:ascii="Arial" w:hAnsi="Arial" w:cs="Arial"/>
        </w:rPr>
        <w:t>take the above information into account.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3. Date of Next CT4 Meetings:</w:t>
      </w:r>
    </w:p>
    <w:p w14:paraId="66578A1A" w14:textId="77777777" w:rsidR="005A5EFC" w:rsidRPr="005A5EFC" w:rsidRDefault="005A5EFC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lang w:eastAsia="en-US"/>
        </w:rPr>
      </w:pPr>
      <w:r w:rsidRPr="005A5EFC">
        <w:rPr>
          <w:rFonts w:ascii="Arial" w:eastAsia="Times New Roman" w:hAnsi="Arial" w:cs="Arial"/>
          <w:bCs/>
          <w:lang w:eastAsia="en-US"/>
        </w:rPr>
        <w:t>CT4 Meeting calendar can be found at:</w:t>
      </w:r>
    </w:p>
    <w:p w14:paraId="4759FD9B" w14:textId="77777777" w:rsidR="005A5EFC" w:rsidRPr="005A5EFC" w:rsidRDefault="001938B6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lang w:eastAsia="en-US"/>
        </w:rPr>
      </w:pPr>
      <w:hyperlink r:id="rId11" w:history="1">
        <w:r w:rsidR="005A5EFC" w:rsidRPr="005A5EFC">
          <w:rPr>
            <w:rFonts w:ascii="Arial" w:eastAsia="Times New Roman" w:hAnsi="Arial" w:cs="Arial"/>
            <w:bCs/>
            <w:color w:val="0000FF"/>
            <w:u w:val="single"/>
            <w:lang w:eastAsia="en-US"/>
          </w:rPr>
          <w:t>https://www.3gpp.org/dynareport?code=Meetings-C4.htm</w:t>
        </w:r>
      </w:hyperlink>
    </w:p>
    <w:p w14:paraId="7E3DBDA5" w14:textId="77777777" w:rsidR="00600AB8" w:rsidRPr="00600AB8" w:rsidRDefault="00600AB8" w:rsidP="005114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00AB8" w:rsidRPr="00600AB8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DEF0F" w14:textId="77777777" w:rsidR="004F7AC9" w:rsidRDefault="004F7AC9">
      <w:pPr>
        <w:spacing w:after="0"/>
      </w:pPr>
      <w:r>
        <w:separator/>
      </w:r>
    </w:p>
  </w:endnote>
  <w:endnote w:type="continuationSeparator" w:id="0">
    <w:p w14:paraId="484B158D" w14:textId="77777777" w:rsidR="004F7AC9" w:rsidRDefault="004F7A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140D7" w14:textId="77777777" w:rsidR="004F7AC9" w:rsidRDefault="004F7AC9">
      <w:pPr>
        <w:spacing w:after="0"/>
      </w:pPr>
      <w:r>
        <w:separator/>
      </w:r>
    </w:p>
  </w:footnote>
  <w:footnote w:type="continuationSeparator" w:id="0">
    <w:p w14:paraId="421B7C61" w14:textId="77777777" w:rsidR="004F7AC9" w:rsidRDefault="004F7A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618331">
    <w:abstractNumId w:val="9"/>
  </w:num>
  <w:num w:numId="2" w16cid:durableId="191579375">
    <w:abstractNumId w:val="7"/>
  </w:num>
  <w:num w:numId="3" w16cid:durableId="220755378">
    <w:abstractNumId w:val="5"/>
  </w:num>
  <w:num w:numId="4" w16cid:durableId="800147155">
    <w:abstractNumId w:val="1"/>
  </w:num>
  <w:num w:numId="5" w16cid:durableId="785346037">
    <w:abstractNumId w:val="8"/>
  </w:num>
  <w:num w:numId="6" w16cid:durableId="1060863532">
    <w:abstractNumId w:val="6"/>
  </w:num>
  <w:num w:numId="7" w16cid:durableId="1821193877">
    <w:abstractNumId w:val="0"/>
  </w:num>
  <w:num w:numId="8" w16cid:durableId="725419008">
    <w:abstractNumId w:val="10"/>
  </w:num>
  <w:num w:numId="9" w16cid:durableId="585386038">
    <w:abstractNumId w:val="3"/>
  </w:num>
  <w:num w:numId="10" w16cid:durableId="764544213">
    <w:abstractNumId w:val="2"/>
  </w:num>
  <w:num w:numId="11" w16cid:durableId="1569246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087"/>
    <w:rsid w:val="00017F23"/>
    <w:rsid w:val="0002240C"/>
    <w:rsid w:val="00023266"/>
    <w:rsid w:val="000302D8"/>
    <w:rsid w:val="00035D7F"/>
    <w:rsid w:val="00041D69"/>
    <w:rsid w:val="000427FF"/>
    <w:rsid w:val="00042A79"/>
    <w:rsid w:val="00065210"/>
    <w:rsid w:val="000821DB"/>
    <w:rsid w:val="0008287A"/>
    <w:rsid w:val="000870CC"/>
    <w:rsid w:val="00090C50"/>
    <w:rsid w:val="00091B4D"/>
    <w:rsid w:val="000A1985"/>
    <w:rsid w:val="000A3238"/>
    <w:rsid w:val="000A4EF5"/>
    <w:rsid w:val="000A6A89"/>
    <w:rsid w:val="000A710C"/>
    <w:rsid w:val="000A7BA6"/>
    <w:rsid w:val="000B33D4"/>
    <w:rsid w:val="000B495F"/>
    <w:rsid w:val="000B5F3B"/>
    <w:rsid w:val="000D020A"/>
    <w:rsid w:val="000D0F88"/>
    <w:rsid w:val="000F5F99"/>
    <w:rsid w:val="000F6242"/>
    <w:rsid w:val="001035F5"/>
    <w:rsid w:val="00104010"/>
    <w:rsid w:val="00105F79"/>
    <w:rsid w:val="00106DEA"/>
    <w:rsid w:val="001077C3"/>
    <w:rsid w:val="001125DD"/>
    <w:rsid w:val="00112FCB"/>
    <w:rsid w:val="00123405"/>
    <w:rsid w:val="00134CA7"/>
    <w:rsid w:val="001402FF"/>
    <w:rsid w:val="001417D7"/>
    <w:rsid w:val="00141C89"/>
    <w:rsid w:val="00144491"/>
    <w:rsid w:val="00144ED1"/>
    <w:rsid w:val="0014560E"/>
    <w:rsid w:val="00161587"/>
    <w:rsid w:val="00174922"/>
    <w:rsid w:val="001823EB"/>
    <w:rsid w:val="00186139"/>
    <w:rsid w:val="0019183E"/>
    <w:rsid w:val="001935F7"/>
    <w:rsid w:val="001938B6"/>
    <w:rsid w:val="0019502A"/>
    <w:rsid w:val="00197E4E"/>
    <w:rsid w:val="001A1A71"/>
    <w:rsid w:val="001B624F"/>
    <w:rsid w:val="001C04B8"/>
    <w:rsid w:val="001C09BB"/>
    <w:rsid w:val="001C1E87"/>
    <w:rsid w:val="001D3B8F"/>
    <w:rsid w:val="001D546C"/>
    <w:rsid w:val="001D6791"/>
    <w:rsid w:val="001F48F5"/>
    <w:rsid w:val="001F490F"/>
    <w:rsid w:val="001F6A6F"/>
    <w:rsid w:val="00212478"/>
    <w:rsid w:val="002124BC"/>
    <w:rsid w:val="00221072"/>
    <w:rsid w:val="002230BC"/>
    <w:rsid w:val="00225023"/>
    <w:rsid w:val="002256B6"/>
    <w:rsid w:val="00231C6C"/>
    <w:rsid w:val="00231CB2"/>
    <w:rsid w:val="00245857"/>
    <w:rsid w:val="00254E2D"/>
    <w:rsid w:val="00265F4A"/>
    <w:rsid w:val="00274921"/>
    <w:rsid w:val="00275A56"/>
    <w:rsid w:val="002805BA"/>
    <w:rsid w:val="00280855"/>
    <w:rsid w:val="00286520"/>
    <w:rsid w:val="002908F1"/>
    <w:rsid w:val="00291CBB"/>
    <w:rsid w:val="00293984"/>
    <w:rsid w:val="00294C54"/>
    <w:rsid w:val="002B2F06"/>
    <w:rsid w:val="002B3550"/>
    <w:rsid w:val="002B3BEC"/>
    <w:rsid w:val="002C68CE"/>
    <w:rsid w:val="002C728E"/>
    <w:rsid w:val="002D1482"/>
    <w:rsid w:val="002E1A0A"/>
    <w:rsid w:val="002E5FAC"/>
    <w:rsid w:val="002F1940"/>
    <w:rsid w:val="002F2202"/>
    <w:rsid w:val="002F3C55"/>
    <w:rsid w:val="002F3E81"/>
    <w:rsid w:val="002F73A8"/>
    <w:rsid w:val="00304D46"/>
    <w:rsid w:val="00310D31"/>
    <w:rsid w:val="00314612"/>
    <w:rsid w:val="00346C5D"/>
    <w:rsid w:val="00370290"/>
    <w:rsid w:val="003733CC"/>
    <w:rsid w:val="003738E4"/>
    <w:rsid w:val="00383545"/>
    <w:rsid w:val="00385BCC"/>
    <w:rsid w:val="003902A3"/>
    <w:rsid w:val="003A10E8"/>
    <w:rsid w:val="003B0D61"/>
    <w:rsid w:val="003B1112"/>
    <w:rsid w:val="003B20B5"/>
    <w:rsid w:val="003C2D9D"/>
    <w:rsid w:val="003C49E6"/>
    <w:rsid w:val="003C671C"/>
    <w:rsid w:val="003D5560"/>
    <w:rsid w:val="003E0D47"/>
    <w:rsid w:val="00426BC5"/>
    <w:rsid w:val="00433500"/>
    <w:rsid w:val="00433F71"/>
    <w:rsid w:val="00440D43"/>
    <w:rsid w:val="004564CF"/>
    <w:rsid w:val="004702DD"/>
    <w:rsid w:val="0047041F"/>
    <w:rsid w:val="00472CB6"/>
    <w:rsid w:val="004739ED"/>
    <w:rsid w:val="00475FDE"/>
    <w:rsid w:val="00476997"/>
    <w:rsid w:val="00492C6B"/>
    <w:rsid w:val="00494E6B"/>
    <w:rsid w:val="004953AF"/>
    <w:rsid w:val="004A41D3"/>
    <w:rsid w:val="004A64F8"/>
    <w:rsid w:val="004B0961"/>
    <w:rsid w:val="004D0B5F"/>
    <w:rsid w:val="004D484A"/>
    <w:rsid w:val="004E3939"/>
    <w:rsid w:val="004E3DA2"/>
    <w:rsid w:val="004F0DA6"/>
    <w:rsid w:val="004F328D"/>
    <w:rsid w:val="004F5A58"/>
    <w:rsid w:val="004F7AC9"/>
    <w:rsid w:val="0050123F"/>
    <w:rsid w:val="00502CA2"/>
    <w:rsid w:val="005114FB"/>
    <w:rsid w:val="005142CB"/>
    <w:rsid w:val="005168D1"/>
    <w:rsid w:val="00534A1C"/>
    <w:rsid w:val="0053716F"/>
    <w:rsid w:val="00543E58"/>
    <w:rsid w:val="005444E5"/>
    <w:rsid w:val="00544730"/>
    <w:rsid w:val="0054569C"/>
    <w:rsid w:val="005520A4"/>
    <w:rsid w:val="0055381E"/>
    <w:rsid w:val="00553EC5"/>
    <w:rsid w:val="005564E5"/>
    <w:rsid w:val="005570A2"/>
    <w:rsid w:val="00563930"/>
    <w:rsid w:val="00572D56"/>
    <w:rsid w:val="00576269"/>
    <w:rsid w:val="0058100A"/>
    <w:rsid w:val="00583AAA"/>
    <w:rsid w:val="0059048E"/>
    <w:rsid w:val="00596B95"/>
    <w:rsid w:val="005A5EFC"/>
    <w:rsid w:val="005C39F0"/>
    <w:rsid w:val="005C496D"/>
    <w:rsid w:val="005D20D3"/>
    <w:rsid w:val="005E4F6E"/>
    <w:rsid w:val="005F4EFB"/>
    <w:rsid w:val="005F5F84"/>
    <w:rsid w:val="00600AB8"/>
    <w:rsid w:val="0060114F"/>
    <w:rsid w:val="00622162"/>
    <w:rsid w:val="0062797A"/>
    <w:rsid w:val="00632CC1"/>
    <w:rsid w:val="00637E3D"/>
    <w:rsid w:val="00640716"/>
    <w:rsid w:val="00640A1B"/>
    <w:rsid w:val="0064466A"/>
    <w:rsid w:val="00646D79"/>
    <w:rsid w:val="0065203A"/>
    <w:rsid w:val="0066212A"/>
    <w:rsid w:val="00666058"/>
    <w:rsid w:val="00670C95"/>
    <w:rsid w:val="006743FD"/>
    <w:rsid w:val="00676288"/>
    <w:rsid w:val="00677228"/>
    <w:rsid w:val="006A37C6"/>
    <w:rsid w:val="006A5D64"/>
    <w:rsid w:val="006B2279"/>
    <w:rsid w:val="006B3A8D"/>
    <w:rsid w:val="006C5F5B"/>
    <w:rsid w:val="006E10FB"/>
    <w:rsid w:val="006E6245"/>
    <w:rsid w:val="006E6EB5"/>
    <w:rsid w:val="006F3B0C"/>
    <w:rsid w:val="00704D71"/>
    <w:rsid w:val="0071245C"/>
    <w:rsid w:val="00714267"/>
    <w:rsid w:val="00717094"/>
    <w:rsid w:val="00717FE9"/>
    <w:rsid w:val="00732ECD"/>
    <w:rsid w:val="00742C0A"/>
    <w:rsid w:val="00743E33"/>
    <w:rsid w:val="00746319"/>
    <w:rsid w:val="007500BF"/>
    <w:rsid w:val="00766222"/>
    <w:rsid w:val="007705A0"/>
    <w:rsid w:val="00780A57"/>
    <w:rsid w:val="007930DF"/>
    <w:rsid w:val="007947AF"/>
    <w:rsid w:val="007A11D7"/>
    <w:rsid w:val="007A11D9"/>
    <w:rsid w:val="007A2080"/>
    <w:rsid w:val="007B31BE"/>
    <w:rsid w:val="007B469A"/>
    <w:rsid w:val="007B5F1E"/>
    <w:rsid w:val="007B68E1"/>
    <w:rsid w:val="007C65C3"/>
    <w:rsid w:val="007D4566"/>
    <w:rsid w:val="007D6D9C"/>
    <w:rsid w:val="007E2629"/>
    <w:rsid w:val="007F4F92"/>
    <w:rsid w:val="007F7A06"/>
    <w:rsid w:val="007F7A97"/>
    <w:rsid w:val="00806E69"/>
    <w:rsid w:val="008101B9"/>
    <w:rsid w:val="00810491"/>
    <w:rsid w:val="00810CE0"/>
    <w:rsid w:val="00810EAD"/>
    <w:rsid w:val="008177B0"/>
    <w:rsid w:val="00823DE1"/>
    <w:rsid w:val="00830E0B"/>
    <w:rsid w:val="00835DC1"/>
    <w:rsid w:val="00841F19"/>
    <w:rsid w:val="0084770E"/>
    <w:rsid w:val="00852D26"/>
    <w:rsid w:val="00864E84"/>
    <w:rsid w:val="008661B8"/>
    <w:rsid w:val="00867014"/>
    <w:rsid w:val="00884C05"/>
    <w:rsid w:val="00885D25"/>
    <w:rsid w:val="008860EC"/>
    <w:rsid w:val="00886847"/>
    <w:rsid w:val="00890915"/>
    <w:rsid w:val="00896EB3"/>
    <w:rsid w:val="008A1BC0"/>
    <w:rsid w:val="008A63F7"/>
    <w:rsid w:val="008B4A1E"/>
    <w:rsid w:val="008C1F7A"/>
    <w:rsid w:val="008C3BBF"/>
    <w:rsid w:val="008C4B49"/>
    <w:rsid w:val="008D42E0"/>
    <w:rsid w:val="008D772F"/>
    <w:rsid w:val="00902EC1"/>
    <w:rsid w:val="00904409"/>
    <w:rsid w:val="009067A7"/>
    <w:rsid w:val="00931C82"/>
    <w:rsid w:val="00936F4F"/>
    <w:rsid w:val="0093710C"/>
    <w:rsid w:val="00940F3F"/>
    <w:rsid w:val="00946EE6"/>
    <w:rsid w:val="009517BA"/>
    <w:rsid w:val="00955AE7"/>
    <w:rsid w:val="00956AEB"/>
    <w:rsid w:val="00962059"/>
    <w:rsid w:val="00964184"/>
    <w:rsid w:val="0097109B"/>
    <w:rsid w:val="0099764C"/>
    <w:rsid w:val="009A1EB4"/>
    <w:rsid w:val="009C11D9"/>
    <w:rsid w:val="009C1CFE"/>
    <w:rsid w:val="009D1BF5"/>
    <w:rsid w:val="009F2DB9"/>
    <w:rsid w:val="009F7939"/>
    <w:rsid w:val="009F7ECE"/>
    <w:rsid w:val="00A0473B"/>
    <w:rsid w:val="00A057CB"/>
    <w:rsid w:val="00A15FD0"/>
    <w:rsid w:val="00A16970"/>
    <w:rsid w:val="00A2151D"/>
    <w:rsid w:val="00A24750"/>
    <w:rsid w:val="00A30381"/>
    <w:rsid w:val="00A31831"/>
    <w:rsid w:val="00A474F9"/>
    <w:rsid w:val="00A510F8"/>
    <w:rsid w:val="00A53FBD"/>
    <w:rsid w:val="00A554C4"/>
    <w:rsid w:val="00A66562"/>
    <w:rsid w:val="00A71B8A"/>
    <w:rsid w:val="00A73344"/>
    <w:rsid w:val="00A94D88"/>
    <w:rsid w:val="00AA4012"/>
    <w:rsid w:val="00AB0241"/>
    <w:rsid w:val="00AB437C"/>
    <w:rsid w:val="00AB53DE"/>
    <w:rsid w:val="00AB5BAE"/>
    <w:rsid w:val="00AB796C"/>
    <w:rsid w:val="00AC5203"/>
    <w:rsid w:val="00AD0F4F"/>
    <w:rsid w:val="00AD5784"/>
    <w:rsid w:val="00AD5E80"/>
    <w:rsid w:val="00AE05C2"/>
    <w:rsid w:val="00AE243E"/>
    <w:rsid w:val="00AE47E9"/>
    <w:rsid w:val="00AE4D45"/>
    <w:rsid w:val="00AF5C68"/>
    <w:rsid w:val="00AF7234"/>
    <w:rsid w:val="00B012D2"/>
    <w:rsid w:val="00B01308"/>
    <w:rsid w:val="00B01C55"/>
    <w:rsid w:val="00B03DB1"/>
    <w:rsid w:val="00B11F17"/>
    <w:rsid w:val="00B13622"/>
    <w:rsid w:val="00B22D21"/>
    <w:rsid w:val="00B309DA"/>
    <w:rsid w:val="00B35955"/>
    <w:rsid w:val="00B36889"/>
    <w:rsid w:val="00B4066E"/>
    <w:rsid w:val="00B64A0D"/>
    <w:rsid w:val="00B7647A"/>
    <w:rsid w:val="00B77C87"/>
    <w:rsid w:val="00B97703"/>
    <w:rsid w:val="00BA07A2"/>
    <w:rsid w:val="00BA1D0E"/>
    <w:rsid w:val="00BA3ADC"/>
    <w:rsid w:val="00BA4979"/>
    <w:rsid w:val="00BA4F8A"/>
    <w:rsid w:val="00BB18D2"/>
    <w:rsid w:val="00BB5526"/>
    <w:rsid w:val="00BC6D43"/>
    <w:rsid w:val="00BD30E9"/>
    <w:rsid w:val="00BD574C"/>
    <w:rsid w:val="00BE64BB"/>
    <w:rsid w:val="00BE6822"/>
    <w:rsid w:val="00BE6967"/>
    <w:rsid w:val="00BF1DF4"/>
    <w:rsid w:val="00BF5101"/>
    <w:rsid w:val="00BF59BC"/>
    <w:rsid w:val="00BF5D05"/>
    <w:rsid w:val="00BF7679"/>
    <w:rsid w:val="00C048AA"/>
    <w:rsid w:val="00C155E7"/>
    <w:rsid w:val="00C20574"/>
    <w:rsid w:val="00C21BDE"/>
    <w:rsid w:val="00C23E7D"/>
    <w:rsid w:val="00C330A6"/>
    <w:rsid w:val="00C35FED"/>
    <w:rsid w:val="00C430E7"/>
    <w:rsid w:val="00C51544"/>
    <w:rsid w:val="00C536FA"/>
    <w:rsid w:val="00C627BB"/>
    <w:rsid w:val="00C62F51"/>
    <w:rsid w:val="00C65A99"/>
    <w:rsid w:val="00C77E45"/>
    <w:rsid w:val="00C81F79"/>
    <w:rsid w:val="00CB5D79"/>
    <w:rsid w:val="00CC096B"/>
    <w:rsid w:val="00CC1F0A"/>
    <w:rsid w:val="00CC414B"/>
    <w:rsid w:val="00CD594D"/>
    <w:rsid w:val="00CD6CAA"/>
    <w:rsid w:val="00CE24F5"/>
    <w:rsid w:val="00CE39FE"/>
    <w:rsid w:val="00CF5041"/>
    <w:rsid w:val="00CF6087"/>
    <w:rsid w:val="00D057ED"/>
    <w:rsid w:val="00D13A73"/>
    <w:rsid w:val="00D2037B"/>
    <w:rsid w:val="00D22542"/>
    <w:rsid w:val="00D22870"/>
    <w:rsid w:val="00D475BD"/>
    <w:rsid w:val="00D50F78"/>
    <w:rsid w:val="00D60BD2"/>
    <w:rsid w:val="00D613B1"/>
    <w:rsid w:val="00D6206E"/>
    <w:rsid w:val="00D6296E"/>
    <w:rsid w:val="00D62F2E"/>
    <w:rsid w:val="00D7447B"/>
    <w:rsid w:val="00D74496"/>
    <w:rsid w:val="00D75157"/>
    <w:rsid w:val="00D77042"/>
    <w:rsid w:val="00D85DAD"/>
    <w:rsid w:val="00D9155F"/>
    <w:rsid w:val="00DA216B"/>
    <w:rsid w:val="00DA77E8"/>
    <w:rsid w:val="00DA7E6E"/>
    <w:rsid w:val="00DB4644"/>
    <w:rsid w:val="00DC148F"/>
    <w:rsid w:val="00DC428A"/>
    <w:rsid w:val="00DC5024"/>
    <w:rsid w:val="00DD3AC2"/>
    <w:rsid w:val="00DD52A5"/>
    <w:rsid w:val="00DE49E5"/>
    <w:rsid w:val="00DE725D"/>
    <w:rsid w:val="00DF21AC"/>
    <w:rsid w:val="00E063F6"/>
    <w:rsid w:val="00E12292"/>
    <w:rsid w:val="00E17DB9"/>
    <w:rsid w:val="00E31BF6"/>
    <w:rsid w:val="00E37EB3"/>
    <w:rsid w:val="00E43475"/>
    <w:rsid w:val="00E52988"/>
    <w:rsid w:val="00E54DAE"/>
    <w:rsid w:val="00E54EE6"/>
    <w:rsid w:val="00E56E25"/>
    <w:rsid w:val="00E63162"/>
    <w:rsid w:val="00E66460"/>
    <w:rsid w:val="00E66A76"/>
    <w:rsid w:val="00E6743A"/>
    <w:rsid w:val="00E71615"/>
    <w:rsid w:val="00E73B85"/>
    <w:rsid w:val="00E96FA3"/>
    <w:rsid w:val="00E97229"/>
    <w:rsid w:val="00EA0936"/>
    <w:rsid w:val="00EB178E"/>
    <w:rsid w:val="00EB7077"/>
    <w:rsid w:val="00EC61E8"/>
    <w:rsid w:val="00EC669D"/>
    <w:rsid w:val="00EC670D"/>
    <w:rsid w:val="00ED1C43"/>
    <w:rsid w:val="00ED527A"/>
    <w:rsid w:val="00EE3039"/>
    <w:rsid w:val="00EE7021"/>
    <w:rsid w:val="00EF3F2F"/>
    <w:rsid w:val="00F01C83"/>
    <w:rsid w:val="00F05C05"/>
    <w:rsid w:val="00F07F20"/>
    <w:rsid w:val="00F118BE"/>
    <w:rsid w:val="00F135AD"/>
    <w:rsid w:val="00F15FE3"/>
    <w:rsid w:val="00F17866"/>
    <w:rsid w:val="00F20AF3"/>
    <w:rsid w:val="00F223E6"/>
    <w:rsid w:val="00F34A70"/>
    <w:rsid w:val="00F44696"/>
    <w:rsid w:val="00F64DDD"/>
    <w:rsid w:val="00F70776"/>
    <w:rsid w:val="00F86021"/>
    <w:rsid w:val="00F926A7"/>
    <w:rsid w:val="00FD4E6E"/>
    <w:rsid w:val="00FE4B7F"/>
    <w:rsid w:val="00FE597A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96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4B09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4B09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096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096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096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0961"/>
    <w:pPr>
      <w:outlineLvl w:val="5"/>
    </w:pPr>
  </w:style>
  <w:style w:type="paragraph" w:styleId="Heading7">
    <w:name w:val="heading 7"/>
    <w:basedOn w:val="H6"/>
    <w:next w:val="Normal"/>
    <w:qFormat/>
    <w:rsid w:val="004B0961"/>
    <w:pPr>
      <w:outlineLvl w:val="6"/>
    </w:pPr>
  </w:style>
  <w:style w:type="paragraph" w:styleId="Heading8">
    <w:name w:val="heading 8"/>
    <w:basedOn w:val="Heading1"/>
    <w:next w:val="Normal"/>
    <w:qFormat/>
    <w:rsid w:val="004B09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09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B09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4B096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B096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4B0961"/>
    <w:pPr>
      <w:spacing w:before="180"/>
      <w:ind w:left="2693" w:hanging="2693"/>
    </w:pPr>
    <w:rPr>
      <w:b/>
    </w:rPr>
  </w:style>
  <w:style w:type="paragraph" w:styleId="TOC1">
    <w:name w:val="toc 1"/>
    <w:semiHidden/>
    <w:rsid w:val="004B09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4B09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4B0961"/>
    <w:pPr>
      <w:ind w:left="1701" w:hanging="1701"/>
    </w:pPr>
  </w:style>
  <w:style w:type="paragraph" w:styleId="TOC4">
    <w:name w:val="toc 4"/>
    <w:basedOn w:val="TOC3"/>
    <w:semiHidden/>
    <w:rsid w:val="004B0961"/>
    <w:pPr>
      <w:ind w:left="1418" w:hanging="1418"/>
    </w:pPr>
  </w:style>
  <w:style w:type="paragraph" w:styleId="TOC3">
    <w:name w:val="toc 3"/>
    <w:basedOn w:val="TOC2"/>
    <w:semiHidden/>
    <w:rsid w:val="004B0961"/>
    <w:pPr>
      <w:ind w:left="1134" w:hanging="1134"/>
    </w:pPr>
  </w:style>
  <w:style w:type="paragraph" w:styleId="TOC2">
    <w:name w:val="toc 2"/>
    <w:basedOn w:val="TOC1"/>
    <w:semiHidden/>
    <w:rsid w:val="004B09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0961"/>
    <w:pPr>
      <w:ind w:left="284"/>
    </w:pPr>
  </w:style>
  <w:style w:type="paragraph" w:styleId="Index1">
    <w:name w:val="index 1"/>
    <w:basedOn w:val="Normal"/>
    <w:semiHidden/>
    <w:rsid w:val="004B0961"/>
    <w:pPr>
      <w:keepLines/>
      <w:spacing w:after="0"/>
    </w:pPr>
  </w:style>
  <w:style w:type="paragraph" w:customStyle="1" w:styleId="ZH">
    <w:name w:val="ZH"/>
    <w:rsid w:val="004B09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4B0961"/>
    <w:pPr>
      <w:outlineLvl w:val="9"/>
    </w:pPr>
  </w:style>
  <w:style w:type="paragraph" w:styleId="ListNumber2">
    <w:name w:val="List Number 2"/>
    <w:basedOn w:val="ListNumber"/>
    <w:semiHidden/>
    <w:rsid w:val="004B0961"/>
    <w:pPr>
      <w:ind w:left="851"/>
    </w:pPr>
  </w:style>
  <w:style w:type="character" w:styleId="FootnoteReference">
    <w:name w:val="footnote reference"/>
    <w:basedOn w:val="DefaultParagraphFont"/>
    <w:semiHidden/>
    <w:rsid w:val="004B09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096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4B0961"/>
    <w:rPr>
      <w:b/>
    </w:rPr>
  </w:style>
  <w:style w:type="paragraph" w:customStyle="1" w:styleId="TAC">
    <w:name w:val="TAC"/>
    <w:basedOn w:val="TAL"/>
    <w:rsid w:val="004B0961"/>
    <w:pPr>
      <w:jc w:val="center"/>
    </w:pPr>
  </w:style>
  <w:style w:type="paragraph" w:customStyle="1" w:styleId="TF">
    <w:name w:val="TF"/>
    <w:basedOn w:val="TH"/>
    <w:link w:val="TFChar"/>
    <w:rsid w:val="004B096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B0961"/>
    <w:pPr>
      <w:keepLines/>
      <w:ind w:left="1135" w:hanging="851"/>
    </w:pPr>
  </w:style>
  <w:style w:type="paragraph" w:styleId="TOC9">
    <w:name w:val="toc 9"/>
    <w:basedOn w:val="TOC8"/>
    <w:semiHidden/>
    <w:rsid w:val="004B0961"/>
    <w:pPr>
      <w:ind w:left="1418" w:hanging="1418"/>
    </w:pPr>
  </w:style>
  <w:style w:type="paragraph" w:customStyle="1" w:styleId="EX">
    <w:name w:val="EX"/>
    <w:basedOn w:val="Normal"/>
    <w:rsid w:val="004B0961"/>
    <w:pPr>
      <w:keepLines/>
      <w:ind w:left="1702" w:hanging="1418"/>
    </w:pPr>
  </w:style>
  <w:style w:type="paragraph" w:customStyle="1" w:styleId="FP">
    <w:name w:val="FP"/>
    <w:basedOn w:val="Normal"/>
    <w:rsid w:val="004B0961"/>
    <w:pPr>
      <w:spacing w:after="0"/>
    </w:pPr>
  </w:style>
  <w:style w:type="paragraph" w:customStyle="1" w:styleId="LD">
    <w:name w:val="LD"/>
    <w:rsid w:val="004B09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4B0961"/>
    <w:pPr>
      <w:spacing w:after="0"/>
    </w:pPr>
  </w:style>
  <w:style w:type="paragraph" w:customStyle="1" w:styleId="EW">
    <w:name w:val="EW"/>
    <w:basedOn w:val="EX"/>
    <w:rsid w:val="004B0961"/>
    <w:pPr>
      <w:spacing w:after="0"/>
    </w:pPr>
  </w:style>
  <w:style w:type="paragraph" w:styleId="TOC6">
    <w:name w:val="toc 6"/>
    <w:basedOn w:val="TOC5"/>
    <w:next w:val="Normal"/>
    <w:semiHidden/>
    <w:rsid w:val="004B0961"/>
    <w:pPr>
      <w:ind w:left="1985" w:hanging="1985"/>
    </w:pPr>
  </w:style>
  <w:style w:type="paragraph" w:styleId="TOC7">
    <w:name w:val="toc 7"/>
    <w:basedOn w:val="TOC6"/>
    <w:next w:val="Normal"/>
    <w:semiHidden/>
    <w:rsid w:val="004B0961"/>
    <w:pPr>
      <w:ind w:left="2268" w:hanging="2268"/>
    </w:pPr>
  </w:style>
  <w:style w:type="paragraph" w:styleId="ListBullet2">
    <w:name w:val="List Bullet 2"/>
    <w:basedOn w:val="ListBullet"/>
    <w:semiHidden/>
    <w:rsid w:val="004B0961"/>
    <w:pPr>
      <w:ind w:left="851"/>
    </w:pPr>
  </w:style>
  <w:style w:type="paragraph" w:styleId="ListBullet3">
    <w:name w:val="List Bullet 3"/>
    <w:basedOn w:val="ListBullet2"/>
    <w:semiHidden/>
    <w:rsid w:val="004B0961"/>
    <w:pPr>
      <w:ind w:left="1135"/>
    </w:pPr>
  </w:style>
  <w:style w:type="paragraph" w:styleId="ListNumber">
    <w:name w:val="List Number"/>
    <w:basedOn w:val="List"/>
    <w:semiHidden/>
    <w:rsid w:val="004B0961"/>
  </w:style>
  <w:style w:type="paragraph" w:customStyle="1" w:styleId="EQ">
    <w:name w:val="EQ"/>
    <w:basedOn w:val="Normal"/>
    <w:next w:val="Normal"/>
    <w:rsid w:val="004B09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B09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09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09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4B0961"/>
    <w:pPr>
      <w:jc w:val="right"/>
    </w:pPr>
  </w:style>
  <w:style w:type="paragraph" w:customStyle="1" w:styleId="H6">
    <w:name w:val="H6"/>
    <w:basedOn w:val="Heading5"/>
    <w:next w:val="Normal"/>
    <w:rsid w:val="004B09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0961"/>
    <w:pPr>
      <w:ind w:left="851" w:hanging="851"/>
    </w:pPr>
  </w:style>
  <w:style w:type="paragraph" w:customStyle="1" w:styleId="TAL">
    <w:name w:val="TAL"/>
    <w:basedOn w:val="Normal"/>
    <w:rsid w:val="004B09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09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4B09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4B09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4B09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4B0961"/>
    <w:pPr>
      <w:framePr w:wrap="notBeside" w:y="16161"/>
    </w:pPr>
  </w:style>
  <w:style w:type="character" w:customStyle="1" w:styleId="ZGSM">
    <w:name w:val="ZGSM"/>
    <w:rsid w:val="004B0961"/>
  </w:style>
  <w:style w:type="paragraph" w:styleId="List2">
    <w:name w:val="List 2"/>
    <w:basedOn w:val="List"/>
    <w:semiHidden/>
    <w:rsid w:val="004B0961"/>
    <w:pPr>
      <w:ind w:left="851"/>
    </w:pPr>
  </w:style>
  <w:style w:type="paragraph" w:customStyle="1" w:styleId="ZG">
    <w:name w:val="ZG"/>
    <w:rsid w:val="004B09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List3">
    <w:name w:val="List 3"/>
    <w:basedOn w:val="List2"/>
    <w:semiHidden/>
    <w:rsid w:val="004B0961"/>
    <w:pPr>
      <w:ind w:left="1135"/>
    </w:pPr>
  </w:style>
  <w:style w:type="paragraph" w:styleId="List4">
    <w:name w:val="List 4"/>
    <w:basedOn w:val="List3"/>
    <w:semiHidden/>
    <w:rsid w:val="004B0961"/>
    <w:pPr>
      <w:ind w:left="1418"/>
    </w:pPr>
  </w:style>
  <w:style w:type="paragraph" w:styleId="List5">
    <w:name w:val="List 5"/>
    <w:basedOn w:val="List4"/>
    <w:semiHidden/>
    <w:rsid w:val="004B0961"/>
    <w:pPr>
      <w:ind w:left="1702"/>
    </w:pPr>
  </w:style>
  <w:style w:type="paragraph" w:customStyle="1" w:styleId="EditorsNote">
    <w:name w:val="Editor's Note"/>
    <w:basedOn w:val="NO"/>
    <w:rsid w:val="004B0961"/>
    <w:rPr>
      <w:color w:val="FF0000"/>
    </w:rPr>
  </w:style>
  <w:style w:type="paragraph" w:styleId="List">
    <w:name w:val="List"/>
    <w:basedOn w:val="Normal"/>
    <w:semiHidden/>
    <w:rsid w:val="004B0961"/>
    <w:pPr>
      <w:ind w:left="568" w:hanging="284"/>
    </w:pPr>
  </w:style>
  <w:style w:type="paragraph" w:styleId="ListBullet">
    <w:name w:val="List Bullet"/>
    <w:basedOn w:val="List"/>
    <w:semiHidden/>
    <w:rsid w:val="004B0961"/>
  </w:style>
  <w:style w:type="paragraph" w:styleId="ListBullet4">
    <w:name w:val="List Bullet 4"/>
    <w:basedOn w:val="ListBullet3"/>
    <w:semiHidden/>
    <w:rsid w:val="004B0961"/>
    <w:pPr>
      <w:ind w:left="1418"/>
    </w:pPr>
  </w:style>
  <w:style w:type="paragraph" w:styleId="ListBullet5">
    <w:name w:val="List Bullet 5"/>
    <w:basedOn w:val="ListBullet4"/>
    <w:semiHidden/>
    <w:rsid w:val="004B0961"/>
    <w:pPr>
      <w:ind w:left="1702"/>
    </w:pPr>
  </w:style>
  <w:style w:type="paragraph" w:customStyle="1" w:styleId="B2">
    <w:name w:val="B2"/>
    <w:basedOn w:val="List2"/>
    <w:link w:val="B2Char"/>
    <w:rsid w:val="004B0961"/>
  </w:style>
  <w:style w:type="paragraph" w:customStyle="1" w:styleId="B3">
    <w:name w:val="B3"/>
    <w:basedOn w:val="List3"/>
    <w:rsid w:val="004B0961"/>
  </w:style>
  <w:style w:type="paragraph" w:customStyle="1" w:styleId="B4">
    <w:name w:val="B4"/>
    <w:basedOn w:val="List4"/>
    <w:rsid w:val="004B0961"/>
  </w:style>
  <w:style w:type="paragraph" w:customStyle="1" w:styleId="B5">
    <w:name w:val="B5"/>
    <w:basedOn w:val="List5"/>
    <w:rsid w:val="004B0961"/>
  </w:style>
  <w:style w:type="paragraph" w:customStyle="1" w:styleId="ZTD">
    <w:name w:val="ZTD"/>
    <w:basedOn w:val="ZB"/>
    <w:rsid w:val="004B096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  <w:style w:type="character" w:customStyle="1" w:styleId="NOZchn">
    <w:name w:val="NO Zchn"/>
    <w:link w:val="NO"/>
    <w:rsid w:val="005520A4"/>
    <w:rPr>
      <w:lang w:eastAsia="zh-CN"/>
    </w:rPr>
  </w:style>
  <w:style w:type="character" w:customStyle="1" w:styleId="B1Char">
    <w:name w:val="B1 Char"/>
    <w:link w:val="B1"/>
    <w:rsid w:val="005520A4"/>
    <w:rPr>
      <w:lang w:eastAsia="zh-CN"/>
    </w:rPr>
  </w:style>
  <w:style w:type="character" w:customStyle="1" w:styleId="THChar">
    <w:name w:val="TH Char"/>
    <w:link w:val="TH"/>
    <w:qFormat/>
    <w:rsid w:val="005520A4"/>
    <w:rPr>
      <w:rFonts w:ascii="Arial" w:hAnsi="Arial"/>
      <w:b/>
      <w:lang w:eastAsia="zh-CN"/>
    </w:rPr>
  </w:style>
  <w:style w:type="character" w:customStyle="1" w:styleId="TFChar">
    <w:name w:val="TF Char"/>
    <w:link w:val="TF"/>
    <w:rsid w:val="005520A4"/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5520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1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2</Pages>
  <Words>502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JL - CT4#121</cp:lastModifiedBy>
  <cp:revision>239</cp:revision>
  <cp:lastPrinted>2002-04-23T07:10:00Z</cp:lastPrinted>
  <dcterms:created xsi:type="dcterms:W3CDTF">2022-02-18T06:27:00Z</dcterms:created>
  <dcterms:modified xsi:type="dcterms:W3CDTF">2024-02-19T03:06:00Z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1690595642</vt:lpwstr>
  </property>
  <property fmtid="{D5CDD505-2E9C-101B-9397-08002B2CF9AE}" pid="14" name="_2015_ms_pID_725343">
    <vt:lpwstr>(2)lqeRM5tGf0ffclSooKDZZdhcNxQ6MXQTTGKucAM8O2Ykq/lEmxxl6udgJWwJiyhRJexgFZHj
J9beQ9KvZ9+2pw8caArV5cSdpgYqRsA08QR7aJjG/ToeUR9BUgojGJrLcP3NyItVc8KCY6ul
W7lh/Tq5aMm+RS+lyzGUePkENxtS4GMKsT8FX6LwAsRcphUQdplwVfqiwm50xXuuqtqtK/s+
r8QHfIU97Qjy/zUmam</vt:lpwstr>
  </property>
  <property fmtid="{D5CDD505-2E9C-101B-9397-08002B2CF9AE}" pid="15" name="_2015_ms_pID_7253431">
    <vt:lpwstr>bL/RGB8Pdtr35Cef0mAB95PSvpKjEpXDHHS+ywMAXcTAYPw4YR937I
E62+iwaTbcFqiNl3ApCqCYMH1j0KcjWStlUE6pM1Gb/DTZ0/J/E0qKA89LIrREfXQ40o9A4V
bsrQmlOfjNvFwHtl54T2tVHBeHgC5WEw6SoeKsg/s/6Z9kiZ2qSUKhWdQKvENnONu0w=</vt:lpwstr>
  </property>
</Properties>
</file>